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11442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KENNERTON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d.by 1421)</w:t>
      </w:r>
    </w:p>
    <w:p w14:paraId="3FC2E20C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3266B76F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97E555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45B6B6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1 Agnes(q.v.). She 2 =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Brydlop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</w:t>
      </w:r>
    </w:p>
    <w:p w14:paraId="647F2CDF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E94F29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8EC42A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086B3B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>He had died before this time.   (ibid.)</w:t>
      </w:r>
    </w:p>
    <w:p w14:paraId="28068689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63EFEB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F7BC0D" w14:textId="77777777" w:rsidR="004745B5" w:rsidRDefault="004745B5" w:rsidP="004745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78DE47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BAD48" w14:textId="77777777" w:rsidR="004745B5" w:rsidRDefault="004745B5" w:rsidP="009139A6">
      <w:r>
        <w:separator/>
      </w:r>
    </w:p>
  </w:endnote>
  <w:endnote w:type="continuationSeparator" w:id="0">
    <w:p w14:paraId="5330A467" w14:textId="77777777" w:rsidR="004745B5" w:rsidRDefault="004745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34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03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9C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9993" w14:textId="77777777" w:rsidR="004745B5" w:rsidRDefault="004745B5" w:rsidP="009139A6">
      <w:r>
        <w:separator/>
      </w:r>
    </w:p>
  </w:footnote>
  <w:footnote w:type="continuationSeparator" w:id="0">
    <w:p w14:paraId="5389CF8D" w14:textId="77777777" w:rsidR="004745B5" w:rsidRDefault="004745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6D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616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93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5B5"/>
    <w:rsid w:val="000666E0"/>
    <w:rsid w:val="002510B7"/>
    <w:rsid w:val="004745B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A8C0C"/>
  <w15:chartTrackingRefBased/>
  <w15:docId w15:val="{E84EF7A0-D2A3-4048-B870-0DBEC4D9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45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2022-07-08T07:59:00Z</dcterms:created>
  <dcterms:modified xsi:type="dcterms:W3CDTF">2022-07-08T08:00:00Z</dcterms:modified>
</cp:coreProperties>
</file>